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87" w:rsidRPr="00297BE0" w:rsidRDefault="00B51387" w:rsidP="00297BE0">
      <w:pPr>
        <w:keepNext/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bookmarkStart w:id="0" w:name="_GoBack"/>
      <w:r w:rsidRPr="00297BE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DECIZIA NR...... </w:t>
      </w:r>
    </w:p>
    <w:p w:rsidR="00B51387" w:rsidRPr="00297BE0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387" w:rsidRPr="00110DCB" w:rsidRDefault="00B51387" w:rsidP="00297B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În baza Ordinului  MECTS nr. 5172/29.08.2008, </w:t>
      </w:r>
      <w:r w:rsidRPr="00110DCB">
        <w:rPr>
          <w:rFonts w:ascii="Times New Roman" w:hAnsi="Times New Roman" w:cs="Times New Roman"/>
          <w:color w:val="000000"/>
          <w:sz w:val="24"/>
          <w:szCs w:val="24"/>
        </w:rPr>
        <w:t>privind Metodologia de organizare şi desfăşurare a examenelor de certificare a calificării profesionale a absolvenţilor din învăţământul profesional şi tehnic preuniversitar;</w:t>
      </w:r>
    </w:p>
    <w:p w:rsidR="00B51387" w:rsidRPr="00110DCB" w:rsidRDefault="00B51387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>În baza Ordinului  MECTS nr. 6327/27.11.2012</w:t>
      </w:r>
      <w:r w:rsidRPr="00110D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10DCB">
        <w:rPr>
          <w:rFonts w:ascii="Times New Roman" w:hAnsi="Times New Roman" w:cs="Times New Roman"/>
          <w:color w:val="000000"/>
          <w:sz w:val="24"/>
          <w:szCs w:val="24"/>
        </w:rPr>
        <w:t>privind aprobarea graficului de desfăşurare a examenelor de certificare a învăţământului profesional şi tehnic preuniversitar în anul şcolar 2012- 2013.</w:t>
      </w:r>
    </w:p>
    <w:p w:rsidR="00B51387" w:rsidRPr="00110DCB" w:rsidRDefault="00B51387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>În baza prevederilor art.13, lit. q, din O.M.E.C.T.S. nr. 5530/2011 privind  Regulamentul - cadru de organizare şi funcţionare a inspectoratelor şcolare.</w:t>
      </w:r>
    </w:p>
    <w:p w:rsidR="00B51387" w:rsidRPr="00110DCB" w:rsidRDefault="00B51387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> </w:t>
      </w:r>
      <w:r w:rsidRPr="00110DC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51387" w:rsidRPr="00110DCB" w:rsidRDefault="00B51387" w:rsidP="00297BE0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1387" w:rsidRPr="00110DCB" w:rsidRDefault="00B51387" w:rsidP="00110DCB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b/>
          <w:bCs/>
          <w:sz w:val="24"/>
          <w:szCs w:val="24"/>
        </w:rPr>
        <w:t>INSPECTORUL ŞCOLAR GENERAL, prof. Maria ŞTEFĂNIE</w:t>
      </w:r>
      <w:r w:rsidRPr="00110DCB">
        <w:rPr>
          <w:rFonts w:ascii="Times New Roman" w:hAnsi="Times New Roman" w:cs="Times New Roman"/>
          <w:sz w:val="24"/>
          <w:szCs w:val="24"/>
        </w:rPr>
        <w:t>, num</w:t>
      </w:r>
      <w:r>
        <w:rPr>
          <w:rFonts w:ascii="Times New Roman" w:hAnsi="Times New Roman" w:cs="Times New Roman"/>
          <w:sz w:val="24"/>
          <w:szCs w:val="24"/>
        </w:rPr>
        <w:t>it în baza Ordinului Ministerului</w:t>
      </w:r>
      <w:r w:rsidRPr="00110DCB">
        <w:rPr>
          <w:rFonts w:ascii="Times New Roman" w:hAnsi="Times New Roman" w:cs="Times New Roman"/>
          <w:sz w:val="24"/>
          <w:szCs w:val="24"/>
        </w:rPr>
        <w:t xml:space="preserve"> Educaţiei Naţionale,  nr.............</w:t>
      </w:r>
    </w:p>
    <w:p w:rsidR="00B51387" w:rsidRPr="00110DCB" w:rsidRDefault="00B51387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1387" w:rsidRPr="00297BE0" w:rsidRDefault="00B51387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</w:rPr>
        <w:t>D E C I D E :</w:t>
      </w:r>
    </w:p>
    <w:p w:rsidR="00B51387" w:rsidRPr="00110DCB" w:rsidRDefault="00B51387" w:rsidP="00297B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1387" w:rsidRPr="00110DCB" w:rsidRDefault="00B51387" w:rsidP="00297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b/>
          <w:bCs/>
          <w:sz w:val="24"/>
          <w:szCs w:val="24"/>
          <w:u w:val="single"/>
        </w:rPr>
        <w:t>Art.1.</w:t>
      </w:r>
      <w:r w:rsidRPr="00110DC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10DCB">
        <w:rPr>
          <w:rFonts w:ascii="Times New Roman" w:hAnsi="Times New Roman" w:cs="Times New Roman"/>
          <w:sz w:val="24"/>
          <w:szCs w:val="24"/>
        </w:rPr>
        <w:t xml:space="preserve">Se numeşte  comisia pentru examenul de certificare a competenţelor profesionale nivel 3     din cadrul  </w:t>
      </w:r>
      <w:r w:rsidRPr="00110DCB">
        <w:rPr>
          <w:rFonts w:ascii="Times New Roman" w:hAnsi="Times New Roman" w:cs="Times New Roman"/>
          <w:b/>
          <w:bCs/>
          <w:sz w:val="24"/>
          <w:szCs w:val="24"/>
          <w:lang w:val="pt-BR"/>
        </w:rPr>
        <w:t>LICEUL TEHNOLOGIC “NICOLAUS OLAHUS” ORĂŞTIE</w:t>
      </w:r>
      <w:r w:rsidRPr="00110DCB">
        <w:rPr>
          <w:rFonts w:ascii="Times New Roman" w:hAnsi="Times New Roman" w:cs="Times New Roman"/>
          <w:b/>
          <w:bCs/>
          <w:sz w:val="24"/>
          <w:szCs w:val="24"/>
        </w:rPr>
        <w:t>, sesiunea mai - iunie 2014</w:t>
      </w:r>
      <w:r w:rsidRPr="00110DCB">
        <w:rPr>
          <w:rFonts w:ascii="Times New Roman" w:hAnsi="Times New Roman" w:cs="Times New Roman"/>
          <w:sz w:val="24"/>
          <w:szCs w:val="24"/>
        </w:rPr>
        <w:t>, în următoarea componenţă:</w:t>
      </w:r>
    </w:p>
    <w:p w:rsidR="00B51387" w:rsidRPr="00110DCB" w:rsidRDefault="00B51387" w:rsidP="00297BE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Preşedinte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:             </w:t>
      </w:r>
      <w:r>
        <w:rPr>
          <w:rFonts w:ascii="Times New Roman" w:hAnsi="Times New Roman" w:cs="Times New Roman"/>
          <w:sz w:val="24"/>
          <w:szCs w:val="24"/>
          <w:lang w:eastAsia="ro-RO"/>
        </w:rPr>
        <w:t>prof.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Bulz Dionisie</w:t>
      </w:r>
      <w:r w:rsidRPr="00110DC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-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Liceul  Tehnologic “Nicolaus  Olahus” 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b/>
          <w:bCs/>
          <w:sz w:val="24"/>
          <w:szCs w:val="24"/>
        </w:rPr>
        <w:t>Vicepreşedinte</w:t>
      </w:r>
      <w:r w:rsidRPr="00110DCB">
        <w:rPr>
          <w:rFonts w:ascii="Times New Roman" w:hAnsi="Times New Roman" w:cs="Times New Roman"/>
          <w:sz w:val="24"/>
          <w:szCs w:val="24"/>
        </w:rPr>
        <w:t xml:space="preserve">:       ing.Ungureanu Gheorghe- SC Silvametal Impex SRL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  <w:r w:rsidRPr="00110DC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10DCB">
        <w:rPr>
          <w:rFonts w:ascii="Times New Roman" w:hAnsi="Times New Roman" w:cs="Times New Roman"/>
          <w:b/>
          <w:bCs/>
          <w:sz w:val="24"/>
          <w:szCs w:val="24"/>
        </w:rPr>
        <w:t>Secretar</w:t>
      </w:r>
      <w:r w:rsidRPr="00110DCB">
        <w:rPr>
          <w:rFonts w:ascii="Times New Roman" w:hAnsi="Times New Roman" w:cs="Times New Roman"/>
          <w:sz w:val="24"/>
          <w:szCs w:val="24"/>
        </w:rPr>
        <w:t xml:space="preserve">:                         ing. Sas  Aurelia– 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  <w:r w:rsidRPr="00110DCB">
        <w:rPr>
          <w:rFonts w:ascii="Times New Roman" w:hAnsi="Times New Roman" w:cs="Times New Roman"/>
          <w:sz w:val="24"/>
          <w:szCs w:val="24"/>
        </w:rPr>
        <w:t>;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b/>
          <w:bCs/>
          <w:sz w:val="24"/>
          <w:szCs w:val="24"/>
        </w:rPr>
        <w:t>Monitor de calitate</w:t>
      </w:r>
      <w:r>
        <w:rPr>
          <w:rFonts w:ascii="Times New Roman" w:hAnsi="Times New Roman" w:cs="Times New Roman"/>
          <w:sz w:val="24"/>
          <w:szCs w:val="24"/>
        </w:rPr>
        <w:t>: prof. Cioara Luiza Dana-Inspector</w:t>
      </w:r>
      <w:r w:rsidRPr="00110D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110DCB">
        <w:rPr>
          <w:rFonts w:ascii="Times New Roman" w:hAnsi="Times New Roman" w:cs="Times New Roman"/>
          <w:sz w:val="24"/>
          <w:szCs w:val="24"/>
        </w:rPr>
        <w:t>colar I.S.J. Hunedoara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          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110DC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 w:rsidRPr="00110DCB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Tehnician chimist de laborator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Membri evaluatori:</w:t>
      </w:r>
      <w:r w:rsidRPr="00110DCB">
        <w:rPr>
          <w:rFonts w:ascii="Times New Roman" w:hAnsi="Times New Roman" w:cs="Times New Roman"/>
          <w:sz w:val="24"/>
          <w:szCs w:val="24"/>
        </w:rPr>
        <w:t xml:space="preserve">prof. Gherman Camelia </w:t>
      </w:r>
      <w:r>
        <w:rPr>
          <w:rFonts w:ascii="Times New Roman" w:hAnsi="Times New Roman" w:cs="Times New Roman"/>
          <w:sz w:val="24"/>
          <w:szCs w:val="24"/>
        </w:rPr>
        <w:t>Pompilia</w:t>
      </w:r>
      <w:r w:rsidRPr="00110DCB">
        <w:rPr>
          <w:rFonts w:ascii="Times New Roman" w:hAnsi="Times New Roman" w:cs="Times New Roman"/>
          <w:sz w:val="24"/>
          <w:szCs w:val="24"/>
        </w:rPr>
        <w:t xml:space="preserve">– Liceul  Tehnologic “Nicolaus  Olahus” 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10DCB">
        <w:rPr>
          <w:rFonts w:ascii="Times New Roman" w:hAnsi="Times New Roman" w:cs="Times New Roman"/>
          <w:sz w:val="24"/>
          <w:szCs w:val="24"/>
        </w:rPr>
        <w:t xml:space="preserve"> prof. Mos Corina  Sabina–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prof.Pana Rodica- Colegiul Tehnic </w:t>
      </w:r>
      <w:r>
        <w:rPr>
          <w:rFonts w:ascii="Times New Roman" w:hAnsi="Times New Roman" w:cs="Times New Roman"/>
          <w:sz w:val="24"/>
          <w:szCs w:val="24"/>
          <w:lang w:eastAsia="ro-RO"/>
        </w:rPr>
        <w:t>Agricol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“A. Borza ” Geoagiu</w:t>
      </w:r>
    </w:p>
    <w:p w:rsidR="00B51387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Prof.Buhos Carmina- Colegiul Tehnic Energetic  “D. Hurmuzescu ” Deva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110DC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 w:rsidRPr="00110DCB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Tehnician ecolog si protectia calitatii mediului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Membri evaluatori:     prof. Stencoane  Vasilica 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                                       prof. Popa Cristina–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>prof.Pana Rodica- Colegiul Tehnic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Agricol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 “A. Borza ” Geoagiu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Prof.Buhos Carmina- Colegiul Tehnic Energetic  “D. Hurmuzescu ” Deva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110DC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 w:rsidRPr="00110DCB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Tehnician mecatronist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Membri evaluatori:     prof.Potopea Mihai 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                                       prof. Irimie Alfred–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prof.Micsoniu Dumitru- Grup Scolar 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,, Calan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Prof.Fulea Angela- - Grup Scolar 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,,. Calan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110DCB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 w:rsidRPr="00110DCB"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Tehnician instalatii electrice</w:t>
      </w:r>
    </w:p>
    <w:p w:rsidR="00B51387" w:rsidRPr="00110DCB" w:rsidRDefault="00B51387" w:rsidP="00297BE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Membri evaluatori:     prof. Rusu Maria 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Default="00B51387" w:rsidP="00110DCB">
      <w:pPr>
        <w:spacing w:before="80"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</w:rPr>
        <w:t xml:space="preserve">                                       prof. Irimie Alfred– Liceul  Tehnologic “Nicolaus  Olahus”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Or</w:t>
      </w:r>
      <w:r>
        <w:rPr>
          <w:rFonts w:ascii="Times New Roman" w:hAnsi="Times New Roman" w:cs="Times New Roman"/>
          <w:sz w:val="24"/>
          <w:szCs w:val="24"/>
          <w:lang w:eastAsia="ro-RO"/>
        </w:rPr>
        <w:t>ăş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tie</w:t>
      </w:r>
    </w:p>
    <w:p w:rsidR="00B51387" w:rsidRPr="00110DCB" w:rsidRDefault="00B51387" w:rsidP="00110DCB">
      <w:pPr>
        <w:spacing w:before="80"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>prof.Mi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csoniu Dumitru- Grup Scolar ,,Ovid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şeanu,,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 Calan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110DCB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Prof.Fulea Angela- - Grup Scolar ,,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Ovid 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>Densu</w:t>
      </w:r>
      <w:r>
        <w:rPr>
          <w:rFonts w:ascii="Times New Roman" w:hAnsi="Times New Roman" w:cs="Times New Roman"/>
          <w:sz w:val="24"/>
          <w:szCs w:val="24"/>
          <w:lang w:eastAsia="ro-RO"/>
        </w:rPr>
        <w:t>şeanu,,</w:t>
      </w:r>
      <w:r w:rsidRPr="00110DCB">
        <w:rPr>
          <w:rFonts w:ascii="Times New Roman" w:hAnsi="Times New Roman" w:cs="Times New Roman"/>
          <w:sz w:val="24"/>
          <w:szCs w:val="24"/>
          <w:lang w:eastAsia="ro-RO"/>
        </w:rPr>
        <w:t xml:space="preserve"> Calan</w:t>
      </w: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297BE0" w:rsidRDefault="00B51387" w:rsidP="00297B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B51387" w:rsidRPr="00110DCB" w:rsidRDefault="00B51387" w:rsidP="00297BE0">
      <w:pPr>
        <w:rPr>
          <w:lang w:val="pt-BR"/>
        </w:rPr>
      </w:pPr>
    </w:p>
    <w:bookmarkEnd w:id="0"/>
    <w:p w:rsidR="00B51387" w:rsidRPr="00297BE0" w:rsidRDefault="00B51387" w:rsidP="00297BE0"/>
    <w:sectPr w:rsidR="00B51387" w:rsidRPr="00297BE0" w:rsidSect="00042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BE0"/>
    <w:rsid w:val="000429F9"/>
    <w:rsid w:val="00110DCB"/>
    <w:rsid w:val="00220FAE"/>
    <w:rsid w:val="00297BE0"/>
    <w:rsid w:val="00436DDA"/>
    <w:rsid w:val="004F79CA"/>
    <w:rsid w:val="005D7EB8"/>
    <w:rsid w:val="00731F17"/>
    <w:rsid w:val="00751914"/>
    <w:rsid w:val="00896F66"/>
    <w:rsid w:val="00945031"/>
    <w:rsid w:val="009877E7"/>
    <w:rsid w:val="00B0670B"/>
    <w:rsid w:val="00B51387"/>
    <w:rsid w:val="00BE2C15"/>
    <w:rsid w:val="00DA1560"/>
    <w:rsid w:val="00FB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DDA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455</Words>
  <Characters>2594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5</cp:revision>
  <dcterms:created xsi:type="dcterms:W3CDTF">2014-05-09T09:42:00Z</dcterms:created>
  <dcterms:modified xsi:type="dcterms:W3CDTF">2014-05-09T14:10:00Z</dcterms:modified>
</cp:coreProperties>
</file>